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7B69B" w14:textId="77777777" w:rsidR="002912DA" w:rsidRPr="00B974D7" w:rsidRDefault="00C53E85" w:rsidP="00F22501">
      <w:pPr>
        <w:spacing w:line="312" w:lineRule="auto"/>
        <w:rPr>
          <w:noProof/>
          <w:color w:val="000000"/>
          <w:szCs w:val="28"/>
        </w:rPr>
      </w:pPr>
      <w:bookmarkStart w:id="0" w:name="_Hlk220496342"/>
      <w:r>
        <w:rPr>
          <w:noProof/>
          <w:color w:val="000000"/>
          <w:szCs w:val="28"/>
        </w:rPr>
        <w:drawing>
          <wp:inline distT="0" distB="0" distL="0" distR="0" wp14:anchorId="17D33679" wp14:editId="2122914F">
            <wp:extent cx="3786257" cy="771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107" cy="77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B8629" w14:textId="34F1AF55" w:rsidR="002912DA" w:rsidRPr="00B974D7" w:rsidRDefault="002912DA" w:rsidP="00DE212D">
      <w:pPr>
        <w:rPr>
          <w:b/>
          <w:color w:val="000000"/>
          <w:szCs w:val="28"/>
        </w:rPr>
      </w:pPr>
      <w:r w:rsidRPr="00B974D7">
        <w:rPr>
          <w:b/>
          <w:color w:val="000000"/>
          <w:szCs w:val="28"/>
        </w:rPr>
        <w:t xml:space="preserve">ТЕРРИТОРИАЛЬНАЯ ИЗБИРАТЕЛЬНАЯ КОМИССИЯ № </w:t>
      </w:r>
      <w:r w:rsidR="00A70390">
        <w:rPr>
          <w:b/>
          <w:color w:val="000000"/>
          <w:szCs w:val="28"/>
        </w:rPr>
        <w:t>23</w:t>
      </w:r>
    </w:p>
    <w:p w14:paraId="7F46B978" w14:textId="77777777" w:rsidR="002912DA" w:rsidRPr="00B974D7" w:rsidRDefault="002912DA" w:rsidP="00DE212D">
      <w:pPr>
        <w:rPr>
          <w:b/>
          <w:color w:val="000000"/>
          <w:szCs w:val="28"/>
        </w:rPr>
      </w:pPr>
    </w:p>
    <w:p w14:paraId="5746240F" w14:textId="77777777" w:rsidR="002912DA" w:rsidRPr="00B974D7" w:rsidRDefault="002912DA" w:rsidP="00DE212D">
      <w:pPr>
        <w:rPr>
          <w:b/>
          <w:color w:val="000000"/>
          <w:spacing w:val="60"/>
          <w:szCs w:val="28"/>
        </w:rPr>
      </w:pPr>
      <w:r w:rsidRPr="00B974D7">
        <w:rPr>
          <w:b/>
          <w:color w:val="000000"/>
          <w:spacing w:val="60"/>
          <w:szCs w:val="28"/>
        </w:rPr>
        <w:t>РЕШЕНИЕ</w:t>
      </w:r>
    </w:p>
    <w:p w14:paraId="38E229D8" w14:textId="77777777" w:rsidR="002912DA" w:rsidRPr="00B974D7" w:rsidRDefault="002912DA" w:rsidP="00F22501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576C0781" w14:textId="5634EE25" w:rsidR="002912DA" w:rsidRPr="00B974D7" w:rsidRDefault="00861F26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30</w:t>
      </w:r>
      <w:r w:rsidR="00D247F5">
        <w:rPr>
          <w:rFonts w:ascii="Times New Roman" w:hAnsi="Times New Roman"/>
          <w:b/>
          <w:szCs w:val="28"/>
        </w:rPr>
        <w:t xml:space="preserve"> </w:t>
      </w:r>
      <w:r w:rsidR="004F18EA" w:rsidRPr="00B974D7">
        <w:rPr>
          <w:rFonts w:ascii="Times New Roman" w:hAnsi="Times New Roman"/>
          <w:b/>
          <w:szCs w:val="28"/>
        </w:rPr>
        <w:t>января 202</w:t>
      </w:r>
      <w:r w:rsidR="00D247F5">
        <w:rPr>
          <w:rFonts w:ascii="Times New Roman" w:hAnsi="Times New Roman"/>
          <w:b/>
          <w:szCs w:val="28"/>
        </w:rPr>
        <w:t>6</w:t>
      </w:r>
      <w:r w:rsidR="002912DA" w:rsidRPr="00B974D7">
        <w:rPr>
          <w:rFonts w:ascii="Times New Roman" w:hAnsi="Times New Roman"/>
          <w:b/>
          <w:szCs w:val="28"/>
        </w:rPr>
        <w:t xml:space="preserve"> года                                                       </w:t>
      </w:r>
      <w:r w:rsidR="00BA44D9">
        <w:rPr>
          <w:rFonts w:ascii="Times New Roman" w:hAnsi="Times New Roman"/>
          <w:b/>
          <w:szCs w:val="28"/>
        </w:rPr>
        <w:t xml:space="preserve">                             № </w:t>
      </w:r>
      <w:r>
        <w:rPr>
          <w:rFonts w:ascii="Times New Roman" w:hAnsi="Times New Roman"/>
          <w:b/>
          <w:szCs w:val="28"/>
        </w:rPr>
        <w:t>90-1</w:t>
      </w:r>
    </w:p>
    <w:p w14:paraId="6668B701" w14:textId="77777777" w:rsidR="002912DA" w:rsidRPr="00DE212D" w:rsidRDefault="002912DA" w:rsidP="00F22501">
      <w:pPr>
        <w:pStyle w:val="aa"/>
        <w:spacing w:line="312" w:lineRule="auto"/>
        <w:rPr>
          <w:rFonts w:ascii="Times New Roman" w:hAnsi="Times New Roman"/>
          <w:bCs/>
          <w:szCs w:val="28"/>
        </w:rPr>
      </w:pPr>
      <w:r w:rsidRPr="00DE212D">
        <w:rPr>
          <w:rFonts w:ascii="Times New Roman" w:hAnsi="Times New Roman"/>
          <w:bCs/>
          <w:szCs w:val="28"/>
        </w:rPr>
        <w:t>Санкт-Петербург</w:t>
      </w:r>
    </w:p>
    <w:bookmarkEnd w:id="0"/>
    <w:p w14:paraId="5A4184B8" w14:textId="77777777" w:rsidR="002912DA" w:rsidRPr="007B00E8" w:rsidRDefault="002912DA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14"/>
          <w:szCs w:val="28"/>
        </w:rPr>
      </w:pPr>
    </w:p>
    <w:p w14:paraId="1E8D5B24" w14:textId="77777777"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</w:p>
    <w:p w14:paraId="2FEE34D1" w14:textId="19DDD42E" w:rsidR="002912DA" w:rsidRPr="00B974D7" w:rsidRDefault="00861F26" w:rsidP="00E93AF6">
      <w:pPr>
        <w:outlineLvl w:val="0"/>
        <w:rPr>
          <w:b/>
          <w:bCs/>
          <w:szCs w:val="28"/>
        </w:rPr>
      </w:pPr>
      <w:r>
        <w:rPr>
          <w:b/>
          <w:bCs/>
          <w:szCs w:val="28"/>
        </w:rPr>
        <w:t>Т</w:t>
      </w:r>
      <w:r w:rsidR="002912DA" w:rsidRPr="00B974D7">
        <w:rPr>
          <w:b/>
          <w:bCs/>
          <w:szCs w:val="28"/>
        </w:rPr>
        <w:t>ерриториальной избирательной комиссии № </w:t>
      </w:r>
      <w:r>
        <w:rPr>
          <w:b/>
          <w:bCs/>
          <w:szCs w:val="28"/>
        </w:rPr>
        <w:t>23</w:t>
      </w:r>
      <w:r w:rsidR="002912DA" w:rsidRPr="00B974D7">
        <w:rPr>
          <w:b/>
          <w:bCs/>
          <w:szCs w:val="28"/>
        </w:rPr>
        <w:t xml:space="preserve"> на 202</w:t>
      </w:r>
      <w:r w:rsidR="00D247F5">
        <w:rPr>
          <w:b/>
          <w:bCs/>
          <w:szCs w:val="28"/>
        </w:rPr>
        <w:t>6</w:t>
      </w:r>
      <w:r w:rsidR="002912DA" w:rsidRPr="00B974D7">
        <w:rPr>
          <w:b/>
          <w:bCs/>
          <w:szCs w:val="28"/>
        </w:rPr>
        <w:t xml:space="preserve"> год</w:t>
      </w:r>
      <w:r w:rsidR="002912DA" w:rsidRPr="00B974D7">
        <w:rPr>
          <w:b/>
          <w:szCs w:val="28"/>
        </w:rPr>
        <w:t xml:space="preserve"> </w:t>
      </w:r>
    </w:p>
    <w:p w14:paraId="606D0D5E" w14:textId="77777777" w:rsidR="002912DA" w:rsidRPr="00B974D7" w:rsidRDefault="002912DA" w:rsidP="00F22501">
      <w:pPr>
        <w:widowControl w:val="0"/>
        <w:autoSpaceDE w:val="0"/>
        <w:autoSpaceDN w:val="0"/>
        <w:adjustRightInd w:val="0"/>
        <w:spacing w:line="312" w:lineRule="auto"/>
        <w:rPr>
          <w:b/>
          <w:bCs/>
          <w:szCs w:val="28"/>
        </w:rPr>
      </w:pPr>
    </w:p>
    <w:p w14:paraId="04130D29" w14:textId="61FE270F" w:rsidR="00861F26" w:rsidRDefault="002912DA" w:rsidP="007B00E8">
      <w:pPr>
        <w:spacing w:after="120"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Заслушав и обсудив информацию председателя </w:t>
      </w:r>
      <w:r w:rsidR="00861F26">
        <w:rPr>
          <w:szCs w:val="28"/>
        </w:rPr>
        <w:t>Т</w:t>
      </w:r>
      <w:r w:rsidRPr="00B974D7">
        <w:rPr>
          <w:szCs w:val="28"/>
        </w:rPr>
        <w:t>ерриториальной  избирательной комиссии № </w:t>
      </w:r>
      <w:r w:rsidR="00861F26">
        <w:rPr>
          <w:szCs w:val="28"/>
        </w:rPr>
        <w:t>23</w:t>
      </w:r>
      <w:r w:rsidRPr="00B974D7">
        <w:rPr>
          <w:szCs w:val="28"/>
        </w:rPr>
        <w:t xml:space="preserve"> о перспективном планировании работы комиссии на 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 </w:t>
      </w:r>
      <w:r w:rsidR="00861F26">
        <w:rPr>
          <w:szCs w:val="28"/>
        </w:rPr>
        <w:br/>
      </w:r>
      <w:r w:rsidRPr="00B974D7">
        <w:rPr>
          <w:szCs w:val="28"/>
        </w:rPr>
        <w:t xml:space="preserve">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</w:t>
      </w:r>
      <w:r w:rsidR="002935C3">
        <w:rPr>
          <w:szCs w:val="28"/>
        </w:rPr>
        <w:t>05</w:t>
      </w:r>
      <w:r w:rsidRPr="00B974D7">
        <w:rPr>
          <w:szCs w:val="28"/>
        </w:rPr>
        <w:t xml:space="preserve">.07.2006 № 385-57 </w:t>
      </w:r>
      <w:r w:rsidRPr="00B974D7">
        <w:rPr>
          <w:szCs w:val="28"/>
        </w:rPr>
        <w:br/>
        <w:t xml:space="preserve">«О территориальных избирательных комиссиях в Санкт-Петербурге», </w:t>
      </w:r>
      <w:r w:rsidR="007B00E8" w:rsidRPr="00747529">
        <w:rPr>
          <w:szCs w:val="28"/>
        </w:rPr>
        <w:t xml:space="preserve">решением Санкт-Петербургской избирательной комиссии </w:t>
      </w:r>
      <w:r w:rsidR="007B00E8">
        <w:rPr>
          <w:szCs w:val="28"/>
        </w:rPr>
        <w:br/>
      </w:r>
      <w:r w:rsidR="007B00E8" w:rsidRPr="00747529">
        <w:rPr>
          <w:szCs w:val="28"/>
        </w:rPr>
        <w:t xml:space="preserve">от </w:t>
      </w:r>
      <w:r w:rsidR="007B00E8">
        <w:rPr>
          <w:szCs w:val="28"/>
        </w:rPr>
        <w:t>15</w:t>
      </w:r>
      <w:r w:rsidR="007B00E8" w:rsidRPr="00747529">
        <w:rPr>
          <w:szCs w:val="28"/>
        </w:rPr>
        <w:t xml:space="preserve"> января 2026 года № </w:t>
      </w:r>
      <w:r w:rsidR="007B00E8">
        <w:rPr>
          <w:szCs w:val="28"/>
        </w:rPr>
        <w:t>158-1</w:t>
      </w:r>
      <w:r w:rsidR="007B00E8" w:rsidRPr="00747529">
        <w:rPr>
          <w:szCs w:val="28"/>
        </w:rPr>
        <w:t xml:space="preserve"> </w:t>
      </w:r>
      <w:r w:rsidR="007B00E8">
        <w:rPr>
          <w:szCs w:val="28"/>
        </w:rPr>
        <w:t>«</w:t>
      </w:r>
      <w:r w:rsidR="007B00E8" w:rsidRPr="007B00E8">
        <w:rPr>
          <w:szCs w:val="28"/>
        </w:rPr>
        <w:t>О Плане работы Санкт-Петербургской избирательной комиссии на 2026 год</w:t>
      </w:r>
      <w:r w:rsidR="007B00E8">
        <w:rPr>
          <w:szCs w:val="28"/>
        </w:rPr>
        <w:t>»</w:t>
      </w:r>
      <w:r w:rsidRPr="00B974D7">
        <w:rPr>
          <w:szCs w:val="28"/>
        </w:rPr>
        <w:t xml:space="preserve"> </w:t>
      </w:r>
      <w:r w:rsidR="00861F26">
        <w:rPr>
          <w:szCs w:val="28"/>
        </w:rPr>
        <w:t>Т</w:t>
      </w:r>
      <w:r w:rsidR="007B00E8" w:rsidRPr="00B974D7">
        <w:rPr>
          <w:szCs w:val="28"/>
        </w:rPr>
        <w:t xml:space="preserve">ерриториальная избирательная комиссия № </w:t>
      </w:r>
      <w:r w:rsidR="00861F26">
        <w:rPr>
          <w:szCs w:val="28"/>
        </w:rPr>
        <w:t>23</w:t>
      </w:r>
      <w:r w:rsidR="007B00E8">
        <w:rPr>
          <w:szCs w:val="28"/>
        </w:rPr>
        <w:t xml:space="preserve"> </w:t>
      </w:r>
    </w:p>
    <w:p w14:paraId="52A6A803" w14:textId="61EE0A6E" w:rsidR="002912DA" w:rsidRPr="00B974D7" w:rsidRDefault="002912DA" w:rsidP="007B00E8">
      <w:pPr>
        <w:spacing w:after="120" w:line="276" w:lineRule="auto"/>
        <w:ind w:firstLine="720"/>
        <w:jc w:val="both"/>
        <w:rPr>
          <w:szCs w:val="28"/>
        </w:rPr>
      </w:pPr>
      <w:r w:rsidRPr="00B974D7">
        <w:rPr>
          <w:b/>
          <w:szCs w:val="28"/>
        </w:rPr>
        <w:t>р е ш и л а:</w:t>
      </w:r>
    </w:p>
    <w:p w14:paraId="5E886543" w14:textId="3D91A8E5" w:rsidR="002912DA" w:rsidRPr="00B974D7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1. Утвердить План работы </w:t>
      </w:r>
      <w:r w:rsidR="00861F26">
        <w:rPr>
          <w:szCs w:val="28"/>
        </w:rPr>
        <w:t>Т</w:t>
      </w:r>
      <w:r w:rsidRPr="00B974D7">
        <w:rPr>
          <w:szCs w:val="28"/>
        </w:rPr>
        <w:t>ерриториальной избирательной комиссии № </w:t>
      </w:r>
      <w:r w:rsidR="00861F26">
        <w:rPr>
          <w:szCs w:val="28"/>
        </w:rPr>
        <w:t>23</w:t>
      </w:r>
      <w:r w:rsidRPr="00B974D7">
        <w:rPr>
          <w:szCs w:val="28"/>
        </w:rPr>
        <w:t xml:space="preserve"> на 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 согласно приложению к настоящему решению.</w:t>
      </w:r>
    </w:p>
    <w:p w14:paraId="31A1A3F1" w14:textId="5810BAF7" w:rsidR="002912DA" w:rsidRPr="00B974D7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2. Разместить настоящее решение на сайте </w:t>
      </w:r>
      <w:r w:rsidR="00861F26">
        <w:rPr>
          <w:szCs w:val="28"/>
        </w:rPr>
        <w:t>Т</w:t>
      </w:r>
      <w:r w:rsidRPr="00B974D7">
        <w:rPr>
          <w:szCs w:val="28"/>
        </w:rPr>
        <w:t xml:space="preserve">ерриториальной избирательной комиссии № </w:t>
      </w:r>
      <w:r w:rsidR="00861F26">
        <w:rPr>
          <w:szCs w:val="28"/>
        </w:rPr>
        <w:t>23</w:t>
      </w:r>
      <w:r w:rsidRPr="00B974D7">
        <w:rPr>
          <w:szCs w:val="28"/>
        </w:rPr>
        <w:t xml:space="preserve"> в информационно-телекоммуникационной сети </w:t>
      </w:r>
      <w:r w:rsidR="005D077F">
        <w:rPr>
          <w:szCs w:val="28"/>
        </w:rPr>
        <w:t>«</w:t>
      </w:r>
      <w:r w:rsidRPr="00B974D7">
        <w:rPr>
          <w:szCs w:val="28"/>
        </w:rPr>
        <w:t>Интернет</w:t>
      </w:r>
      <w:r w:rsidR="005D077F">
        <w:rPr>
          <w:szCs w:val="28"/>
        </w:rPr>
        <w:t>»</w:t>
      </w:r>
      <w:r w:rsidRPr="00B974D7">
        <w:rPr>
          <w:szCs w:val="28"/>
        </w:rPr>
        <w:t>.</w:t>
      </w:r>
    </w:p>
    <w:p w14:paraId="211B1DE8" w14:textId="7D5CC66E" w:rsidR="002912DA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3. Контроль за исполнением настоящего решения возложить на председателя </w:t>
      </w:r>
      <w:r w:rsidR="00861F26">
        <w:rPr>
          <w:szCs w:val="28"/>
        </w:rPr>
        <w:t>Т</w:t>
      </w:r>
      <w:r w:rsidRPr="00B974D7">
        <w:rPr>
          <w:szCs w:val="28"/>
        </w:rPr>
        <w:t>ерриториальной избирательной комиссии № </w:t>
      </w:r>
      <w:r w:rsidR="00861F26">
        <w:rPr>
          <w:szCs w:val="28"/>
        </w:rPr>
        <w:t>23</w:t>
      </w:r>
      <w:r w:rsidR="007B00E8">
        <w:rPr>
          <w:szCs w:val="28"/>
        </w:rPr>
        <w:t xml:space="preserve"> </w:t>
      </w:r>
      <w:r w:rsidR="00861F26">
        <w:rPr>
          <w:szCs w:val="28"/>
        </w:rPr>
        <w:t>Пудовкина</w:t>
      </w:r>
      <w:r w:rsidR="00DE212D">
        <w:rPr>
          <w:szCs w:val="28"/>
        </w:rPr>
        <w:t> </w:t>
      </w:r>
      <w:r w:rsidR="00861F26">
        <w:rPr>
          <w:szCs w:val="28"/>
        </w:rPr>
        <w:t>А.В.</w:t>
      </w:r>
    </w:p>
    <w:p w14:paraId="77A48821" w14:textId="77777777" w:rsidR="00DE212D" w:rsidRPr="00B974D7" w:rsidRDefault="00DE212D" w:rsidP="007B00E8">
      <w:pPr>
        <w:spacing w:line="276" w:lineRule="auto"/>
        <w:ind w:firstLine="720"/>
        <w:jc w:val="both"/>
        <w:rPr>
          <w:szCs w:val="28"/>
        </w:rPr>
      </w:pPr>
    </w:p>
    <w:tbl>
      <w:tblPr>
        <w:tblW w:w="4945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619"/>
        <w:gridCol w:w="2494"/>
        <w:gridCol w:w="139"/>
      </w:tblGrid>
      <w:tr w:rsidR="00861F26" w:rsidRPr="00861F26" w14:paraId="777B51AC" w14:textId="77777777" w:rsidTr="006244A8">
        <w:tc>
          <w:tcPr>
            <w:tcW w:w="3577" w:type="pct"/>
            <w:vAlign w:val="bottom"/>
          </w:tcPr>
          <w:p w14:paraId="7333DFDD" w14:textId="77777777" w:rsidR="00861F26" w:rsidRPr="00861F26" w:rsidRDefault="00861F26" w:rsidP="00861F26">
            <w:pPr>
              <w:jc w:val="both"/>
              <w:rPr>
                <w:szCs w:val="28"/>
              </w:rPr>
            </w:pPr>
            <w:bookmarkStart w:id="1" w:name="_Hlk220495985"/>
            <w:r w:rsidRPr="00861F26">
              <w:rPr>
                <w:szCs w:val="28"/>
              </w:rPr>
              <w:t xml:space="preserve">Председатель Территориальной </w:t>
            </w:r>
          </w:p>
          <w:p w14:paraId="28201487" w14:textId="77777777" w:rsidR="00861F26" w:rsidRPr="00861F26" w:rsidRDefault="00861F26" w:rsidP="00861F26">
            <w:pPr>
              <w:jc w:val="both"/>
              <w:rPr>
                <w:szCs w:val="28"/>
              </w:rPr>
            </w:pPr>
            <w:r w:rsidRPr="00861F26">
              <w:rPr>
                <w:szCs w:val="28"/>
              </w:rPr>
              <w:t>избирательной комиссии № 23</w:t>
            </w:r>
          </w:p>
        </w:tc>
        <w:tc>
          <w:tcPr>
            <w:tcW w:w="1423" w:type="pct"/>
            <w:gridSpan w:val="2"/>
            <w:vAlign w:val="bottom"/>
          </w:tcPr>
          <w:p w14:paraId="71C0409A" w14:textId="77777777" w:rsidR="00861F26" w:rsidRPr="00861F26" w:rsidRDefault="00861F26" w:rsidP="00861F26">
            <w:pPr>
              <w:ind w:left="-109" w:firstLine="290"/>
              <w:jc w:val="left"/>
              <w:rPr>
                <w:szCs w:val="28"/>
              </w:rPr>
            </w:pPr>
            <w:r w:rsidRPr="00861F26">
              <w:rPr>
                <w:szCs w:val="28"/>
              </w:rPr>
              <w:t>А.В. Пудовкин</w:t>
            </w:r>
          </w:p>
        </w:tc>
      </w:tr>
      <w:tr w:rsidR="00861F26" w:rsidRPr="00861F26" w14:paraId="1F883A38" w14:textId="77777777" w:rsidTr="006244A8">
        <w:trPr>
          <w:gridAfter w:val="1"/>
          <w:wAfter w:w="75" w:type="pct"/>
          <w:trHeight w:val="808"/>
        </w:trPr>
        <w:tc>
          <w:tcPr>
            <w:tcW w:w="3577" w:type="pct"/>
            <w:vAlign w:val="bottom"/>
          </w:tcPr>
          <w:p w14:paraId="0215C623" w14:textId="77777777" w:rsidR="00861F26" w:rsidRPr="00861F26" w:rsidRDefault="00861F26" w:rsidP="00861F26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861F26">
              <w:rPr>
                <w:szCs w:val="28"/>
              </w:rPr>
              <w:t xml:space="preserve">Секретарь Территориальной </w:t>
            </w:r>
          </w:p>
          <w:p w14:paraId="185EED4E" w14:textId="77777777" w:rsidR="00861F26" w:rsidRPr="00861F26" w:rsidRDefault="00861F26" w:rsidP="00861F26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861F26">
              <w:rPr>
                <w:szCs w:val="28"/>
              </w:rPr>
              <w:t>избирательной комиссии № 23</w:t>
            </w:r>
          </w:p>
        </w:tc>
        <w:tc>
          <w:tcPr>
            <w:tcW w:w="1348" w:type="pct"/>
            <w:vAlign w:val="bottom"/>
          </w:tcPr>
          <w:p w14:paraId="0CC292D9" w14:textId="77777777" w:rsidR="00861F26" w:rsidRPr="00861F26" w:rsidRDefault="00861F26" w:rsidP="00861F26">
            <w:pPr>
              <w:jc w:val="left"/>
              <w:rPr>
                <w:szCs w:val="28"/>
              </w:rPr>
            </w:pPr>
            <w:r w:rsidRPr="00861F26">
              <w:rPr>
                <w:szCs w:val="28"/>
              </w:rPr>
              <w:t xml:space="preserve">   Н.И. Самойлова</w:t>
            </w:r>
          </w:p>
        </w:tc>
      </w:tr>
      <w:bookmarkEnd w:id="1"/>
    </w:tbl>
    <w:p w14:paraId="37E6CEAD" w14:textId="77777777" w:rsidR="00861F26" w:rsidRDefault="00861F26" w:rsidP="00EA7EAD">
      <w:pPr>
        <w:ind w:left="5529"/>
        <w:rPr>
          <w:sz w:val="24"/>
        </w:rPr>
      </w:pPr>
    </w:p>
    <w:p w14:paraId="6C13CCA2" w14:textId="77777777" w:rsidR="006C32E1" w:rsidRDefault="006C32E1" w:rsidP="00EA7EAD">
      <w:pPr>
        <w:ind w:left="5529"/>
        <w:rPr>
          <w:sz w:val="24"/>
        </w:rPr>
      </w:pPr>
    </w:p>
    <w:p w14:paraId="29033C87" w14:textId="4383F1FA"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14:paraId="7C35D5CA" w14:textId="77777777"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>к решению территориальной</w:t>
      </w:r>
    </w:p>
    <w:p w14:paraId="3857AE6A" w14:textId="15D2C46B"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избирательной комиссии № </w:t>
      </w:r>
      <w:r w:rsidR="00861F26">
        <w:rPr>
          <w:sz w:val="24"/>
        </w:rPr>
        <w:t>23</w:t>
      </w:r>
    </w:p>
    <w:p w14:paraId="16CAFCB1" w14:textId="6D9E98B7"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от </w:t>
      </w:r>
      <w:r w:rsidR="00861F26">
        <w:rPr>
          <w:sz w:val="24"/>
        </w:rPr>
        <w:t>30</w:t>
      </w:r>
      <w:r w:rsidR="004A7892">
        <w:rPr>
          <w:sz w:val="24"/>
        </w:rPr>
        <w:t xml:space="preserve"> </w:t>
      </w:r>
      <w:r w:rsidRPr="00B974D7">
        <w:rPr>
          <w:sz w:val="24"/>
        </w:rPr>
        <w:t>января 202</w:t>
      </w:r>
      <w:r w:rsidR="00D247F5">
        <w:rPr>
          <w:sz w:val="24"/>
        </w:rPr>
        <w:t>6</w:t>
      </w:r>
      <w:r w:rsidRPr="00B974D7">
        <w:rPr>
          <w:sz w:val="24"/>
        </w:rPr>
        <w:t xml:space="preserve"> года № </w:t>
      </w:r>
      <w:r w:rsidR="00861F26">
        <w:rPr>
          <w:sz w:val="24"/>
        </w:rPr>
        <w:t>90-1</w:t>
      </w:r>
    </w:p>
    <w:p w14:paraId="044CC029" w14:textId="77777777"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14:paraId="0F749EAB" w14:textId="77777777"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14:paraId="07F7BB53" w14:textId="77777777"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14:paraId="45DA1148" w14:textId="32D2A16F"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</w:t>
      </w:r>
      <w:r w:rsidR="00861F26">
        <w:rPr>
          <w:b/>
          <w:bCs/>
          <w:szCs w:val="28"/>
        </w:rPr>
        <w:t>Т</w:t>
      </w:r>
      <w:r w:rsidRPr="00B974D7">
        <w:rPr>
          <w:b/>
          <w:bCs/>
          <w:szCs w:val="28"/>
        </w:rPr>
        <w:t xml:space="preserve">ерриториальной избирательной комиссии № </w:t>
      </w:r>
      <w:r w:rsidR="00861F26">
        <w:rPr>
          <w:b/>
          <w:bCs/>
          <w:szCs w:val="28"/>
        </w:rPr>
        <w:t>23</w:t>
      </w:r>
      <w:r w:rsidRPr="00B974D7">
        <w:rPr>
          <w:b/>
          <w:bCs/>
          <w:szCs w:val="28"/>
        </w:rPr>
        <w:t xml:space="preserve"> на 202</w:t>
      </w:r>
      <w:r w:rsidR="00D247F5">
        <w:rPr>
          <w:b/>
          <w:bCs/>
          <w:szCs w:val="28"/>
        </w:rPr>
        <w:t>6</w:t>
      </w:r>
      <w:r w:rsidRPr="00B974D7">
        <w:rPr>
          <w:b/>
          <w:bCs/>
          <w:szCs w:val="28"/>
        </w:rPr>
        <w:t xml:space="preserve"> год</w:t>
      </w:r>
    </w:p>
    <w:p w14:paraId="59D5BE7D" w14:textId="77777777"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14:paraId="77F99840" w14:textId="77777777" w:rsidR="0030042B" w:rsidRDefault="0030042B" w:rsidP="0030042B">
      <w:pPr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14:paraId="1C1BCFE7" w14:textId="77777777" w:rsidR="00DE212D" w:rsidRPr="00B974D7" w:rsidRDefault="00DE212D" w:rsidP="0030042B">
      <w:pPr>
        <w:spacing w:line="312" w:lineRule="auto"/>
        <w:outlineLvl w:val="0"/>
        <w:rPr>
          <w:szCs w:val="28"/>
        </w:rPr>
      </w:pPr>
    </w:p>
    <w:p w14:paraId="2A2D26A6" w14:textId="77777777" w:rsidR="0030042B" w:rsidRDefault="0030042B" w:rsidP="00641869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336131">
        <w:rPr>
          <w:szCs w:val="28"/>
        </w:rPr>
        <w:t>1.1. </w:t>
      </w:r>
      <w:r w:rsidR="00641869" w:rsidRPr="00336131">
        <w:rPr>
          <w:szCs w:val="28"/>
        </w:rPr>
        <w:t xml:space="preserve">Обеспечение реализации мероприятий, связанных </w:t>
      </w:r>
      <w:r w:rsidR="00641869" w:rsidRPr="00336131">
        <w:rPr>
          <w:szCs w:val="28"/>
        </w:rPr>
        <w:br/>
        <w:t xml:space="preserve">с подготовкой и проведением выборов в единый день голосования </w:t>
      </w:r>
      <w:r w:rsidR="00336131">
        <w:rPr>
          <w:szCs w:val="28"/>
        </w:rPr>
        <w:br/>
      </w:r>
      <w:r w:rsidR="00641869" w:rsidRPr="00336131">
        <w:rPr>
          <w:szCs w:val="28"/>
        </w:rPr>
        <w:t>20 сентября 2026 года на подведомственной территории.</w:t>
      </w:r>
    </w:p>
    <w:p w14:paraId="21307B7C" w14:textId="77777777"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14:paraId="5BFDFAF8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14:paraId="3991DB67" w14:textId="6F886AA5" w:rsidR="0030042B" w:rsidRPr="00901DAA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901DAA">
        <w:rPr>
          <w:szCs w:val="28"/>
        </w:rPr>
        <w:t>1.</w:t>
      </w:r>
      <w:r w:rsidR="008B6823" w:rsidRPr="00901DAA">
        <w:rPr>
          <w:szCs w:val="28"/>
        </w:rPr>
        <w:t>4</w:t>
      </w:r>
      <w:r w:rsidRPr="00901DAA">
        <w:rPr>
          <w:szCs w:val="28"/>
        </w:rPr>
        <w:t xml:space="preserve">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901DAA">
        <w:rPr>
          <w:szCs w:val="28"/>
        </w:rPr>
        <w:br/>
        <w:t>в 202</w:t>
      </w:r>
      <w:r w:rsidR="00D247F5" w:rsidRPr="00901DAA">
        <w:rPr>
          <w:szCs w:val="28"/>
        </w:rPr>
        <w:t>6</w:t>
      </w:r>
      <w:r w:rsidRPr="00901DAA">
        <w:rPr>
          <w:szCs w:val="28"/>
        </w:rPr>
        <w:t xml:space="preserve">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901DAA">
        <w:rPr>
          <w:szCs w:val="28"/>
        </w:rPr>
        <w:br/>
        <w:t xml:space="preserve">и Санкт-Петербурга о выборах, постановлений и иных нормативных актов ЦИК России, решений Санкт-Петербургской избирательной комиссии, решений </w:t>
      </w:r>
      <w:r w:rsidR="00861F26" w:rsidRPr="00901DAA">
        <w:rPr>
          <w:szCs w:val="28"/>
        </w:rPr>
        <w:t>Т</w:t>
      </w:r>
      <w:r w:rsidRPr="00901DAA">
        <w:rPr>
          <w:szCs w:val="28"/>
        </w:rPr>
        <w:t xml:space="preserve">ерриториальной избирательной комиссии № </w:t>
      </w:r>
      <w:r w:rsidR="00861F26" w:rsidRPr="00901DAA">
        <w:rPr>
          <w:szCs w:val="28"/>
        </w:rPr>
        <w:t>23</w:t>
      </w:r>
      <w:r w:rsidR="007F77E1" w:rsidRPr="00901DAA">
        <w:rPr>
          <w:szCs w:val="28"/>
        </w:rPr>
        <w:t xml:space="preserve"> (далее – ТИК</w:t>
      </w:r>
      <w:r w:rsidRPr="00901DAA">
        <w:rPr>
          <w:szCs w:val="28"/>
        </w:rPr>
        <w:t>).</w:t>
      </w:r>
    </w:p>
    <w:p w14:paraId="2B9ADA0F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901DAA">
        <w:rPr>
          <w:szCs w:val="28"/>
        </w:rPr>
        <w:t>1.</w:t>
      </w:r>
      <w:r w:rsidR="008B6823" w:rsidRPr="00901DAA">
        <w:rPr>
          <w:szCs w:val="28"/>
        </w:rPr>
        <w:t>5</w:t>
      </w:r>
      <w:r w:rsidRPr="00901DAA">
        <w:rPr>
          <w:szCs w:val="28"/>
        </w:rPr>
        <w:t xml:space="preserve"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</w:t>
      </w:r>
      <w:r w:rsidRPr="00901DAA">
        <w:rPr>
          <w:szCs w:val="28"/>
        </w:rPr>
        <w:lastRenderedPageBreak/>
        <w:t>избирательным комиссиям в реализации их полномочий по подготовке и проведению выборов (референдумов).</w:t>
      </w:r>
      <w:r w:rsidRPr="00B974D7">
        <w:rPr>
          <w:szCs w:val="28"/>
        </w:rPr>
        <w:t xml:space="preserve"> </w:t>
      </w:r>
    </w:p>
    <w:p w14:paraId="6EAC2A8B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1.6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14:paraId="5DE90012" w14:textId="77777777"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7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контроля за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>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14:paraId="4EB489D4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8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14:paraId="7F187B4E" w14:textId="5F703C24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1.9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на </w:t>
      </w:r>
      <w:r w:rsidR="0030042B">
        <w:rPr>
          <w:szCs w:val="28"/>
        </w:rPr>
        <w:t>202</w:t>
      </w:r>
      <w:r w:rsidR="00D247F5">
        <w:rPr>
          <w:szCs w:val="28"/>
        </w:rPr>
        <w:t>6</w:t>
      </w:r>
      <w:r w:rsidR="00AA4F47">
        <w:rPr>
          <w:szCs w:val="28"/>
        </w:rPr>
        <w:t xml:space="preserve"> </w:t>
      </w:r>
      <w:r w:rsidR="0030042B" w:rsidRPr="00B974D7">
        <w:rPr>
          <w:szCs w:val="28"/>
        </w:rPr>
        <w:t>год.</w:t>
      </w:r>
    </w:p>
    <w:p w14:paraId="693F51C0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 w:rsidR="008B6823"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14:paraId="3D301AAD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1.11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14:paraId="797C3636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1.12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 xml:space="preserve">и проведения выборов и референдумов. </w:t>
      </w:r>
    </w:p>
    <w:p w14:paraId="2D38ADE1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1.13</w:t>
      </w:r>
      <w:r w:rsidR="0030042B"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14:paraId="727358BE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1.14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 xml:space="preserve">Участие в формировании и ведении регистра </w:t>
      </w:r>
      <w:r w:rsidR="004A7892">
        <w:rPr>
          <w:szCs w:val="28"/>
        </w:rPr>
        <w:t>участников избирательного процесса</w:t>
      </w:r>
      <w:r w:rsidR="00AA4F47" w:rsidRPr="009F6254">
        <w:rPr>
          <w:szCs w:val="28"/>
        </w:rPr>
        <w:t>, а также контроль за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14:paraId="4E206037" w14:textId="77777777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1.15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14:paraId="4B180D19" w14:textId="77777777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 w:rsidRPr="00641869">
        <w:rPr>
          <w:szCs w:val="28"/>
        </w:rPr>
        <w:t>1.16</w:t>
      </w:r>
      <w:r w:rsidR="0030042B" w:rsidRPr="00641869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641869">
        <w:rPr>
          <w:szCs w:val="28"/>
        </w:rPr>
        <w:br/>
        <w:t>(далее – ГАС «Выборы»).</w:t>
      </w:r>
      <w:r w:rsidR="0030042B" w:rsidRPr="00177E93">
        <w:rPr>
          <w:szCs w:val="28"/>
        </w:rPr>
        <w:t xml:space="preserve"> </w:t>
      </w:r>
    </w:p>
    <w:p w14:paraId="74BB603B" w14:textId="77777777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1.17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14:paraId="5367A3B4" w14:textId="77777777"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14:paraId="4A001C5D" w14:textId="77777777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1.19</w:t>
      </w:r>
      <w:r w:rsidR="0030042B"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14:paraId="014CEBD0" w14:textId="77777777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1.20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14:paraId="7EFF3DBC" w14:textId="36D08A5C" w:rsidR="0030042B" w:rsidRPr="00B974D7" w:rsidRDefault="008B6823" w:rsidP="007A2257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1.21</w:t>
      </w:r>
      <w:r w:rsidR="0030042B" w:rsidRPr="00177E93">
        <w:rPr>
          <w:szCs w:val="28"/>
        </w:rPr>
        <w:t xml:space="preserve">. Обеспечение работы </w:t>
      </w:r>
      <w:r w:rsidR="007A2257" w:rsidRPr="007A2257">
        <w:rPr>
          <w:szCs w:val="28"/>
        </w:rPr>
        <w:t xml:space="preserve">Учебно-методического кабинета при </w:t>
      </w:r>
      <w:r w:rsidR="00901DAA">
        <w:rPr>
          <w:szCs w:val="28"/>
        </w:rPr>
        <w:t>Т</w:t>
      </w:r>
      <w:r w:rsidR="007A2257" w:rsidRPr="007A2257">
        <w:rPr>
          <w:szCs w:val="28"/>
        </w:rPr>
        <w:t>ерриториальной избирательной комиссии №</w:t>
      </w:r>
      <w:r w:rsidR="005A73D0">
        <w:rPr>
          <w:szCs w:val="28"/>
        </w:rPr>
        <w:t> </w:t>
      </w:r>
      <w:r w:rsidR="00901DAA">
        <w:rPr>
          <w:szCs w:val="28"/>
        </w:rPr>
        <w:t>23</w:t>
      </w:r>
      <w:r w:rsidR="007A2257" w:rsidRPr="007A2257">
        <w:rPr>
          <w:szCs w:val="28"/>
        </w:rPr>
        <w:t xml:space="preserve"> Учебно-методического центра при Санкт-Петербургской избирательной комиссии</w:t>
      </w:r>
      <w:r w:rsidR="0030042B" w:rsidRPr="00177E93">
        <w:rPr>
          <w:szCs w:val="28"/>
        </w:rPr>
        <w:t>.</w:t>
      </w:r>
    </w:p>
    <w:p w14:paraId="20F057D3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1.22</w:t>
      </w:r>
      <w:r w:rsidR="0030042B" w:rsidRPr="00B974D7">
        <w:rPr>
          <w:szCs w:val="28"/>
        </w:rPr>
        <w:t>. Ведение официального сайта ТИК в информационно-теле</w:t>
      </w:r>
      <w:r w:rsidR="000B693C">
        <w:rPr>
          <w:szCs w:val="28"/>
        </w:rPr>
        <w:t>коммуникационной сети Интернет</w:t>
      </w:r>
      <w:r w:rsidR="000B693C" w:rsidRPr="000B693C">
        <w:rPr>
          <w:szCs w:val="28"/>
        </w:rPr>
        <w:t>,</w:t>
      </w:r>
      <w:r w:rsidR="0030042B" w:rsidRPr="000B693C">
        <w:rPr>
          <w:szCs w:val="28"/>
        </w:rPr>
        <w:t xml:space="preserve"> аккаунт</w:t>
      </w:r>
      <w:r w:rsidR="000B693C" w:rsidRPr="000B693C">
        <w:rPr>
          <w:szCs w:val="28"/>
        </w:rPr>
        <w:t>ов</w:t>
      </w:r>
      <w:r w:rsidR="0030042B" w:rsidRPr="00B974D7">
        <w:rPr>
          <w:szCs w:val="28"/>
        </w:rPr>
        <w:t xml:space="preserve"> ТИК в социальных сетях.</w:t>
      </w:r>
    </w:p>
    <w:p w14:paraId="3F6608B4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1.23</w:t>
      </w:r>
      <w:r w:rsidR="0030042B"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14:paraId="4868AD11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1.24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14:paraId="72C4508C" w14:textId="7958B140" w:rsidR="0030042B" w:rsidRPr="00901DAA" w:rsidRDefault="008B6823" w:rsidP="0030042B">
      <w:pPr>
        <w:spacing w:line="312" w:lineRule="auto"/>
        <w:ind w:firstLine="709"/>
        <w:jc w:val="both"/>
        <w:rPr>
          <w:iCs/>
          <w:szCs w:val="28"/>
        </w:rPr>
      </w:pPr>
      <w:r w:rsidRPr="00901DAA">
        <w:rPr>
          <w:iCs/>
          <w:szCs w:val="28"/>
        </w:rPr>
        <w:t>1.25</w:t>
      </w:r>
      <w:r w:rsidR="0030042B" w:rsidRPr="00901DAA">
        <w:rPr>
          <w:iCs/>
          <w:szCs w:val="28"/>
        </w:rPr>
        <w:t xml:space="preserve">. Участие в работе Координационного совета председателей территориальных избирательных комиссий в Санкт-Петербурге </w:t>
      </w:r>
      <w:r w:rsidR="0030042B" w:rsidRPr="00901DAA">
        <w:rPr>
          <w:iCs/>
          <w:szCs w:val="28"/>
        </w:rPr>
        <w:br/>
        <w:t xml:space="preserve">при председателе Санкт-Петербургской избирательной комиссии </w:t>
      </w:r>
      <w:r w:rsidR="0030042B" w:rsidRPr="00901DAA">
        <w:rPr>
          <w:iCs/>
          <w:szCs w:val="28"/>
        </w:rPr>
        <w:br/>
        <w:t xml:space="preserve">(далее – КСП ТИК). </w:t>
      </w:r>
    </w:p>
    <w:p w14:paraId="7052EFDC" w14:textId="77777777" w:rsidR="00173E8E" w:rsidRPr="00B974D7" w:rsidRDefault="00173E8E" w:rsidP="0030042B">
      <w:pPr>
        <w:spacing w:line="312" w:lineRule="auto"/>
        <w:ind w:firstLine="709"/>
        <w:jc w:val="both"/>
        <w:rPr>
          <w:szCs w:val="28"/>
        </w:rPr>
      </w:pPr>
    </w:p>
    <w:p w14:paraId="38C8C56E" w14:textId="77777777" w:rsidR="0030042B" w:rsidRPr="00B974D7" w:rsidRDefault="0030042B" w:rsidP="0030042B">
      <w:pPr>
        <w:keepNext/>
        <w:spacing w:line="312" w:lineRule="auto"/>
        <w:rPr>
          <w:bCs/>
          <w:szCs w:val="28"/>
        </w:rPr>
      </w:pPr>
      <w:r w:rsidRPr="00B974D7">
        <w:rPr>
          <w:b/>
          <w:bCs/>
          <w:szCs w:val="28"/>
        </w:rPr>
        <w:lastRenderedPageBreak/>
        <w:t xml:space="preserve">2. Вопросы для рассмотрения на заседаниях ТИК </w:t>
      </w:r>
    </w:p>
    <w:p w14:paraId="094AE634" w14:textId="77777777"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14:paraId="196E192F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14:paraId="5B852107" w14:textId="77777777" w:rsidTr="007C4BE2">
        <w:trPr>
          <w:trHeight w:val="1101"/>
        </w:trPr>
        <w:tc>
          <w:tcPr>
            <w:tcW w:w="4077" w:type="dxa"/>
          </w:tcPr>
          <w:p w14:paraId="2FC8CDB5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14:paraId="458863FB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ТИК,</w:t>
            </w:r>
          </w:p>
          <w:p w14:paraId="1C707C1D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14:paraId="2256158A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14:paraId="1D50F7D7" w14:textId="44FBC2F0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 w:rsidR="00901DAA">
        <w:rPr>
          <w:szCs w:val="28"/>
        </w:rPr>
        <w:t>Фрунзенского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</w:t>
      </w:r>
      <w:r w:rsidR="00BD018D">
        <w:rPr>
          <w:szCs w:val="28"/>
        </w:rPr>
        <w:t>по</w:t>
      </w:r>
      <w:r w:rsidRPr="00B974D7">
        <w:rPr>
          <w:szCs w:val="28"/>
        </w:rPr>
        <w:t xml:space="preserve"> необходимости)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14:paraId="3C83C70F" w14:textId="77777777" w:rsidTr="007C4BE2">
        <w:trPr>
          <w:trHeight w:val="300"/>
        </w:trPr>
        <w:tc>
          <w:tcPr>
            <w:tcW w:w="4077" w:type="dxa"/>
          </w:tcPr>
          <w:p w14:paraId="4640B4F8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14:paraId="3B6B5AF9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208DC3DF" w14:textId="77777777" w:rsidR="0030042B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14:paraId="79A00B70" w14:textId="77777777" w:rsidR="00DC4B35" w:rsidRPr="00B974D7" w:rsidRDefault="00DC4B35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14:paraId="0BE3C831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26785A53" w14:textId="77777777"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14:paraId="722DEDC1" w14:textId="77777777"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5A73D0">
        <w:t>3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D247F5">
        <w:t>6</w:t>
      </w:r>
      <w:r w:rsidRPr="00B974D7">
        <w:t xml:space="preserve"> год</w:t>
      </w:r>
    </w:p>
    <w:p w14:paraId="6706E984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0F395615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14:paraId="25A8110A" w14:textId="77777777"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14:paraId="3BA262F5" w14:textId="7287CEC1"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2" w:name="_Hlk156313566"/>
      <w:r w:rsidRPr="00B974D7">
        <w:rPr>
          <w:kern w:val="18"/>
          <w:szCs w:val="28"/>
        </w:rPr>
        <w:t>2.</w:t>
      </w:r>
      <w:r w:rsidR="005A73D0">
        <w:rPr>
          <w:kern w:val="18"/>
          <w:szCs w:val="28"/>
        </w:rPr>
        <w:t>4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>по обучению кадров избирательных комиссий и иных участников избирательного процесса на 202</w:t>
      </w:r>
      <w:r w:rsidR="00D247F5">
        <w:rPr>
          <w:kern w:val="18"/>
          <w:szCs w:val="28"/>
        </w:rPr>
        <w:t>6</w:t>
      </w:r>
      <w:r w:rsidR="00C50807" w:rsidRPr="00C50807">
        <w:rPr>
          <w:kern w:val="18"/>
          <w:szCs w:val="28"/>
        </w:rPr>
        <w:t xml:space="preserve"> год</w:t>
      </w:r>
    </w:p>
    <w:bookmarkEnd w:id="2"/>
    <w:p w14:paraId="5FBB1EED" w14:textId="77777777"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289E66B5" w14:textId="77777777"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14:paraId="5FD6E3DA" w14:textId="77777777"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14:paraId="51F00194" w14:textId="77777777"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 w:rsidR="005A73D0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 w:rsidR="00D247F5">
        <w:rPr>
          <w:kern w:val="18"/>
          <w:szCs w:val="28"/>
        </w:rPr>
        <w:t>6</w:t>
      </w:r>
      <w:r w:rsidRPr="007848A6">
        <w:rPr>
          <w:kern w:val="18"/>
          <w:szCs w:val="28"/>
        </w:rPr>
        <w:t xml:space="preserve"> год</w:t>
      </w:r>
    </w:p>
    <w:p w14:paraId="7F796D5E" w14:textId="77777777" w:rsidR="007F77E1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14:paraId="7065B0D9" w14:textId="77777777" w:rsidR="00C50807" w:rsidRDefault="00C50807" w:rsidP="00C50807">
      <w:pPr>
        <w:spacing w:line="276" w:lineRule="auto"/>
        <w:ind w:left="5387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14:paraId="083E5EDC" w14:textId="77777777"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14:paraId="5BC9D24C" w14:textId="77777777"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плане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D247F5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 год</w:t>
      </w:r>
    </w:p>
    <w:p w14:paraId="6895862C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4B493AA6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14:paraId="535BC506" w14:textId="77777777" w:rsidR="0030042B" w:rsidRDefault="0030042B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14:paraId="02A26567" w14:textId="77777777" w:rsidR="005A73D0" w:rsidRPr="00B974D7" w:rsidRDefault="005A73D0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14:paraId="2B18DB50" w14:textId="77777777" w:rsidR="00D247F5" w:rsidRPr="00901DAA" w:rsidRDefault="00D247F5" w:rsidP="00D247F5">
      <w:pPr>
        <w:keepNext/>
        <w:spacing w:line="360" w:lineRule="auto"/>
        <w:outlineLvl w:val="0"/>
        <w:rPr>
          <w:b/>
          <w:bCs/>
          <w:iCs/>
          <w:szCs w:val="28"/>
        </w:rPr>
      </w:pPr>
      <w:r w:rsidRPr="00901DAA">
        <w:rPr>
          <w:b/>
          <w:bCs/>
          <w:iCs/>
          <w:szCs w:val="28"/>
        </w:rPr>
        <w:lastRenderedPageBreak/>
        <w:t>Март-Апрель</w:t>
      </w:r>
    </w:p>
    <w:p w14:paraId="73A25D0F" w14:textId="2775A1FE" w:rsidR="00D247F5" w:rsidRPr="00901DAA" w:rsidRDefault="00D247F5" w:rsidP="00D247F5">
      <w:pPr>
        <w:spacing w:line="360" w:lineRule="auto"/>
        <w:ind w:firstLine="708"/>
        <w:jc w:val="both"/>
        <w:rPr>
          <w:bCs/>
          <w:iCs/>
          <w:szCs w:val="28"/>
        </w:rPr>
      </w:pPr>
      <w:r w:rsidRPr="00901DAA">
        <w:rPr>
          <w:iCs/>
          <w:szCs w:val="28"/>
        </w:rPr>
        <w:t>2.7. Об утверждении информационного сообщения в средствах массовой информации о дополнительном зачислении в резерв</w:t>
      </w:r>
      <w:r w:rsidR="004A7892" w:rsidRPr="00901DAA">
        <w:rPr>
          <w:b/>
          <w:iCs/>
          <w:color w:val="FF0000"/>
          <w:szCs w:val="28"/>
        </w:rPr>
        <w:t xml:space="preserve"> </w:t>
      </w:r>
      <w:r w:rsidR="004A7892" w:rsidRPr="00901DAA">
        <w:rPr>
          <w:bCs/>
          <w:iCs/>
          <w:szCs w:val="28"/>
        </w:rPr>
        <w:t>(</w:t>
      </w:r>
      <w:r w:rsidR="00901DAA" w:rsidRPr="00901DAA">
        <w:rPr>
          <w:bCs/>
          <w:iCs/>
          <w:szCs w:val="28"/>
        </w:rPr>
        <w:t>по необходимости</w:t>
      </w:r>
      <w:r w:rsidR="004A7892" w:rsidRPr="00901DAA">
        <w:rPr>
          <w:bCs/>
          <w:iCs/>
          <w:szCs w:val="28"/>
        </w:rPr>
        <w:t>)</w:t>
      </w:r>
    </w:p>
    <w:p w14:paraId="36D906DB" w14:textId="2444DFB0" w:rsidR="00D247F5" w:rsidRPr="00901DAA" w:rsidRDefault="00D247F5" w:rsidP="00D247F5">
      <w:pPr>
        <w:spacing w:line="360" w:lineRule="auto"/>
        <w:ind w:firstLine="708"/>
        <w:jc w:val="both"/>
        <w:rPr>
          <w:bCs/>
          <w:iCs/>
          <w:szCs w:val="28"/>
        </w:rPr>
      </w:pPr>
      <w:r w:rsidRPr="00901DAA">
        <w:rPr>
          <w:bCs/>
          <w:iCs/>
          <w:szCs w:val="28"/>
        </w:rPr>
        <w:t>2.8. О дополнительном зачислении в резерв составов участковых избирательных комиссий</w:t>
      </w:r>
      <w:r w:rsidR="004A7892" w:rsidRPr="00901DAA">
        <w:rPr>
          <w:bCs/>
          <w:iCs/>
          <w:szCs w:val="28"/>
        </w:rPr>
        <w:t xml:space="preserve"> (</w:t>
      </w:r>
      <w:r w:rsidR="00901DAA" w:rsidRPr="00901DAA">
        <w:rPr>
          <w:bCs/>
          <w:iCs/>
          <w:szCs w:val="28"/>
        </w:rPr>
        <w:t>по необходимости</w:t>
      </w:r>
      <w:r w:rsidR="004A7892" w:rsidRPr="00901DAA">
        <w:rPr>
          <w:bCs/>
          <w:iCs/>
          <w:szCs w:val="28"/>
        </w:rPr>
        <w:t>)</w:t>
      </w:r>
    </w:p>
    <w:p w14:paraId="3EE8C385" w14:textId="77777777" w:rsidR="00D247F5" w:rsidRPr="006C0362" w:rsidRDefault="00D247F5" w:rsidP="00D247F5">
      <w:pPr>
        <w:spacing w:line="360" w:lineRule="auto"/>
        <w:rPr>
          <w:b/>
          <w:szCs w:val="28"/>
          <w:highlight w:val="magenta"/>
        </w:rPr>
      </w:pPr>
    </w:p>
    <w:p w14:paraId="02A1957E" w14:textId="77777777" w:rsidR="00D247F5" w:rsidRPr="006C0362" w:rsidRDefault="000B693C" w:rsidP="00D247F5">
      <w:pPr>
        <w:spacing w:line="360" w:lineRule="auto"/>
        <w:rPr>
          <w:b/>
          <w:szCs w:val="28"/>
        </w:rPr>
      </w:pPr>
      <w:r w:rsidRPr="006C0362">
        <w:rPr>
          <w:b/>
          <w:szCs w:val="28"/>
        </w:rPr>
        <w:t>Июнь</w:t>
      </w:r>
      <w:r w:rsidR="00D247F5" w:rsidRPr="006C0362">
        <w:rPr>
          <w:b/>
          <w:szCs w:val="28"/>
        </w:rPr>
        <w:t xml:space="preserve"> - Сентябрь</w:t>
      </w:r>
    </w:p>
    <w:p w14:paraId="0BF0C3E4" w14:textId="77777777" w:rsidR="00D247F5" w:rsidRPr="00350E17" w:rsidRDefault="00D247F5" w:rsidP="00D247F5">
      <w:pPr>
        <w:keepNext/>
        <w:spacing w:line="360" w:lineRule="auto"/>
        <w:ind w:firstLine="709"/>
        <w:jc w:val="both"/>
        <w:rPr>
          <w:szCs w:val="28"/>
        </w:rPr>
      </w:pPr>
      <w:r w:rsidRPr="006C0362">
        <w:rPr>
          <w:szCs w:val="28"/>
        </w:rPr>
        <w:t xml:space="preserve">2.9. Принятие правовых актов по вопросам подготовки и проведения выборов </w:t>
      </w:r>
      <w:r w:rsidRPr="006C0362">
        <w:rPr>
          <w:rFonts w:ascii="TimesNewRomanPSMT" w:hAnsi="TimesNewRomanPSMT"/>
          <w:szCs w:val="28"/>
        </w:rPr>
        <w:t>в единый день голосования 20 сентября 2026 года.</w:t>
      </w:r>
    </w:p>
    <w:p w14:paraId="2E97AF63" w14:textId="77777777" w:rsidR="00D247F5" w:rsidRDefault="00D247F5" w:rsidP="0030042B">
      <w:pPr>
        <w:spacing w:line="312" w:lineRule="auto"/>
        <w:rPr>
          <w:b/>
          <w:szCs w:val="28"/>
        </w:rPr>
      </w:pPr>
    </w:p>
    <w:p w14:paraId="0C304439" w14:textId="77777777"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14:paraId="32B5EC14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D247F5">
        <w:rPr>
          <w:szCs w:val="28"/>
        </w:rPr>
        <w:t>10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14:paraId="082E814A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7B22B0AF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14:paraId="7CE125FD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14:paraId="647B5F9B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D247F5">
        <w:rPr>
          <w:szCs w:val="28"/>
        </w:rPr>
        <w:t>11</w:t>
      </w:r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году</w:t>
      </w:r>
    </w:p>
    <w:p w14:paraId="6C0FB185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311A30F4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14:paraId="54D4E15F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14:paraId="05D6E676" w14:textId="77777777" w:rsidR="0030042B" w:rsidRPr="00B974D7" w:rsidRDefault="0030042B" w:rsidP="0030042B">
      <w:pPr>
        <w:spacing w:line="312" w:lineRule="auto"/>
        <w:ind w:left="5387"/>
        <w:rPr>
          <w:b/>
          <w:szCs w:val="28"/>
        </w:rPr>
      </w:pPr>
    </w:p>
    <w:p w14:paraId="2053F464" w14:textId="77777777" w:rsidR="0030042B" w:rsidRPr="00B974D7" w:rsidRDefault="0030042B" w:rsidP="0030042B">
      <w:pPr>
        <w:spacing w:line="312" w:lineRule="auto"/>
        <w:ind w:firstLine="4962"/>
        <w:rPr>
          <w:szCs w:val="28"/>
        </w:rPr>
      </w:pPr>
    </w:p>
    <w:p w14:paraId="4FD36AA8" w14:textId="77777777"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14:paraId="7CAF900F" w14:textId="77777777"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14:paraId="76369844" w14:textId="77777777"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077"/>
        <w:gridCol w:w="4963"/>
      </w:tblGrid>
      <w:tr w:rsidR="0030042B" w:rsidRPr="00B974D7" w14:paraId="762B90C4" w14:textId="77777777" w:rsidTr="007C4BE2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77C5C9E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F33C" w14:textId="77777777" w:rsidR="0030042B" w:rsidRPr="00B974D7" w:rsidRDefault="0030042B" w:rsidP="007C4BE2">
            <w:pPr>
              <w:spacing w:line="312" w:lineRule="auto"/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14:paraId="57F53CD5" w14:textId="77777777" w:rsidR="0030042B" w:rsidRPr="00B974D7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14:paraId="005DA3CC" w14:textId="77777777"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lastRenderedPageBreak/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30042B" w:rsidRPr="00177E93" w14:paraId="007F80BF" w14:textId="77777777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3616E80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F07A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7C8E6796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7E28DBA7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367AC23B" w14:textId="77777777"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14:paraId="1E7A16AC" w14:textId="77777777"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14:paraId="4CC47D21" w14:textId="77777777"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30042B" w:rsidRPr="00177E93" w14:paraId="3A1BB44B" w14:textId="77777777" w:rsidTr="007C4BE2">
        <w:trPr>
          <w:trHeight w:val="300"/>
        </w:trPr>
        <w:tc>
          <w:tcPr>
            <w:tcW w:w="4219" w:type="dxa"/>
          </w:tcPr>
          <w:p w14:paraId="2901411E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302BE57B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1F0F6166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2C1844FF" w14:textId="77777777"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14:paraId="53E069ED" w14:textId="77777777"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30042B" w:rsidRPr="00177E93" w14:paraId="7BFDFE28" w14:textId="77777777" w:rsidTr="007C4BE2">
        <w:trPr>
          <w:trHeight w:val="300"/>
        </w:trPr>
        <w:tc>
          <w:tcPr>
            <w:tcW w:w="4361" w:type="dxa"/>
          </w:tcPr>
          <w:p w14:paraId="634C8A47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0A61B630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61971498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14:paraId="5A0C36CC" w14:textId="77777777"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14:paraId="219F0A1A" w14:textId="77777777"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14:paraId="6D5340B0" w14:textId="77777777" w:rsidR="0030042B" w:rsidRPr="00B974D7" w:rsidRDefault="0030042B" w:rsidP="0030042B">
      <w:pPr>
        <w:keepNext/>
        <w:spacing w:line="312" w:lineRule="auto"/>
        <w:ind w:firstLine="708"/>
        <w:jc w:val="both"/>
        <w:rPr>
          <w:szCs w:val="28"/>
        </w:rPr>
      </w:pPr>
    </w:p>
    <w:p w14:paraId="2DE59773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Интернет,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14:paraId="314E2C8E" w14:textId="77777777" w:rsidTr="007C4BE2">
        <w:trPr>
          <w:trHeight w:val="300"/>
        </w:trPr>
        <w:tc>
          <w:tcPr>
            <w:tcW w:w="4503" w:type="dxa"/>
          </w:tcPr>
          <w:p w14:paraId="5BEFE5D3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1D50C1B2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3E238EAC" w14:textId="77777777" w:rsidR="0030042B" w:rsidRPr="00B974D7" w:rsidRDefault="0030042B" w:rsidP="007C4BE2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7525417C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1F101CD4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в социальных сетях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30042B" w:rsidRPr="00B974D7" w14:paraId="5F6C74BC" w14:textId="77777777" w:rsidTr="007C4BE2">
        <w:trPr>
          <w:trHeight w:val="709"/>
        </w:trPr>
        <w:tc>
          <w:tcPr>
            <w:tcW w:w="4577" w:type="dxa"/>
          </w:tcPr>
          <w:p w14:paraId="482EB14E" w14:textId="77777777"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14:paraId="4254D155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4AEF751B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14:paraId="194976A8" w14:textId="77777777" w:rsidR="0030042B" w:rsidRPr="00B974D7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lastRenderedPageBreak/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14:paraId="3259D2F7" w14:textId="77777777"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14:paraId="3AFF0F98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14:paraId="4BCE5414" w14:textId="77777777" w:rsidTr="007C4BE2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6060718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14:paraId="104B0B7F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2A04D091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15C224D1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14:paraId="540B2D1B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14:paraId="457C52FD" w14:textId="77777777"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14:paraId="7BB3BB07" w14:textId="77777777" w:rsidTr="007C4BE2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D8897F0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14:paraId="0C39BED6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1E5AD9C2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1E609BEE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14:paraId="7B4AB2A1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14:paraId="391AF527" w14:textId="77777777" w:rsidR="0030042B" w:rsidRPr="00B974D7" w:rsidRDefault="0030042B" w:rsidP="0030042B">
      <w:pPr>
        <w:spacing w:line="312" w:lineRule="auto"/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30042B" w:rsidRPr="00B974D7" w14:paraId="23800337" w14:textId="77777777" w:rsidTr="007C4BE2">
        <w:tc>
          <w:tcPr>
            <w:tcW w:w="4672" w:type="dxa"/>
          </w:tcPr>
          <w:p w14:paraId="5A3BAB83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14:paraId="3E2FB255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46D93661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1607F65E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14:paraId="4A83206E" w14:textId="77777777"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14:paraId="01081400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сведений, </w:t>
      </w:r>
      <w:r w:rsidRPr="00AA24C4">
        <w:rPr>
          <w:szCs w:val="28"/>
        </w:rPr>
        <w:t>содержащихся в системе ГАС «Выборы»,</w:t>
      </w:r>
      <w:r w:rsidRPr="00B974D7">
        <w:rPr>
          <w:szCs w:val="28"/>
        </w:rPr>
        <w:t xml:space="preserve">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14:paraId="59448A22" w14:textId="77777777" w:rsidTr="007C4BE2">
        <w:trPr>
          <w:trHeight w:val="300"/>
        </w:trPr>
        <w:tc>
          <w:tcPr>
            <w:tcW w:w="4503" w:type="dxa"/>
          </w:tcPr>
          <w:p w14:paraId="2DF3EE43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020844E8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1248189E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72E51431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357412FE" w14:textId="77777777" w:rsidR="0030042B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14:paraId="2208F619" w14:textId="77777777"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lastRenderedPageBreak/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14:paraId="4CD5E550" w14:textId="77777777"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</w:p>
    <w:p w14:paraId="44CB0BCC" w14:textId="77777777" w:rsidR="0030042B" w:rsidRPr="00B974D7" w:rsidRDefault="0030042B" w:rsidP="0030042B">
      <w:pPr>
        <w:widowControl w:val="0"/>
        <w:spacing w:line="312" w:lineRule="auto"/>
        <w:jc w:val="both"/>
        <w:rPr>
          <w:szCs w:val="28"/>
        </w:rPr>
      </w:pPr>
      <w:r w:rsidRPr="00B974D7">
        <w:rPr>
          <w:szCs w:val="28"/>
        </w:rPr>
        <w:tab/>
        <w:t xml:space="preserve">7.1. Проведение обучения в соответствии с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 xml:space="preserve">Санкт-Петербургской избирательной комиссии по обучению кадров избирательных комиссий и других участников избирательного (референдумного) процесса в Санкт-Петербурге на </w:t>
      </w:r>
      <w:r>
        <w:rPr>
          <w:snapToGrid w:val="0"/>
          <w:szCs w:val="28"/>
        </w:rPr>
        <w:t>202</w:t>
      </w:r>
      <w:r w:rsidR="00641869">
        <w:rPr>
          <w:snapToGrid w:val="0"/>
          <w:szCs w:val="28"/>
        </w:rPr>
        <w:t>6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30042B" w:rsidRPr="00B974D7" w14:paraId="094C85FD" w14:textId="77777777" w:rsidTr="007C4BE2">
        <w:trPr>
          <w:trHeight w:val="300"/>
        </w:trPr>
        <w:tc>
          <w:tcPr>
            <w:tcW w:w="4786" w:type="dxa"/>
          </w:tcPr>
          <w:p w14:paraId="3C9073DE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14:paraId="0CB9CE90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14:paraId="4F3625A8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6B4F7279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61E780FE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57BCFC19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>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30042B" w:rsidRPr="00B974D7" w14:paraId="41B92E89" w14:textId="77777777" w:rsidTr="007C4BE2">
        <w:trPr>
          <w:trHeight w:val="300"/>
        </w:trPr>
        <w:tc>
          <w:tcPr>
            <w:tcW w:w="4786" w:type="dxa"/>
          </w:tcPr>
          <w:p w14:paraId="082025F9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14:paraId="545D8198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224190A4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4856B70C" w14:textId="77777777"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14:paraId="783B1C2D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 xml:space="preserve">и других участников избирательного (референдумного) процесса на </w:t>
      </w:r>
      <w:r>
        <w:rPr>
          <w:szCs w:val="28"/>
        </w:rPr>
        <w:t>202</w:t>
      </w:r>
      <w:r w:rsidR="00641869">
        <w:rPr>
          <w:szCs w:val="28"/>
        </w:rPr>
        <w:t>6</w:t>
      </w:r>
      <w:r w:rsidRPr="00B974D7">
        <w:rPr>
          <w:szCs w:val="28"/>
        </w:rPr>
        <w:t xml:space="preserve"> год</w:t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936"/>
        <w:gridCol w:w="4543"/>
      </w:tblGrid>
      <w:tr w:rsidR="0030042B" w:rsidRPr="00B974D7" w14:paraId="732C1474" w14:textId="77777777" w:rsidTr="007C4BE2">
        <w:trPr>
          <w:trHeight w:val="195"/>
        </w:trPr>
        <w:tc>
          <w:tcPr>
            <w:tcW w:w="4936" w:type="dxa"/>
          </w:tcPr>
          <w:p w14:paraId="0EB4E575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14:paraId="4CD37DC3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 УИК</w:t>
            </w:r>
          </w:p>
          <w:p w14:paraId="688C8DE2" w14:textId="77777777" w:rsidR="00840E7C" w:rsidRPr="00B974D7" w:rsidRDefault="0030042B" w:rsidP="00840E7C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40E7C" w:rsidRPr="00B974D7" w14:paraId="5B65B745" w14:textId="77777777" w:rsidTr="00902DC1">
        <w:trPr>
          <w:trHeight w:val="195"/>
        </w:trPr>
        <w:tc>
          <w:tcPr>
            <w:tcW w:w="9479" w:type="dxa"/>
            <w:gridSpan w:val="2"/>
          </w:tcPr>
          <w:p w14:paraId="7D19A1EB" w14:textId="77777777"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 xml:space="preserve">7.4. Участие </w:t>
            </w:r>
            <w:r w:rsidR="00641869">
              <w:rPr>
                <w:szCs w:val="28"/>
              </w:rPr>
              <w:t xml:space="preserve">в </w:t>
            </w:r>
            <w:r w:rsidRPr="006C28F5">
              <w:rPr>
                <w:szCs w:val="28"/>
              </w:rPr>
              <w:t>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14:paraId="3FCE7932" w14:textId="77777777" w:rsidTr="007C4BE2">
        <w:trPr>
          <w:trHeight w:val="195"/>
        </w:trPr>
        <w:tc>
          <w:tcPr>
            <w:tcW w:w="4936" w:type="dxa"/>
          </w:tcPr>
          <w:p w14:paraId="6834B87E" w14:textId="77777777"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14:paraId="49969F3A" w14:textId="77777777"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 УИК</w:t>
            </w:r>
          </w:p>
          <w:p w14:paraId="32674BAA" w14:textId="77777777"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14:paraId="6F0C5518" w14:textId="77777777" w:rsidR="008A5D42" w:rsidRPr="00B974D7" w:rsidRDefault="008A5D42" w:rsidP="00641869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5A73D0">
        <w:rPr>
          <w:szCs w:val="28"/>
        </w:rPr>
        <w:t>5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</w:t>
      </w:r>
      <w:r w:rsidR="00641869">
        <w:rPr>
          <w:szCs w:val="28"/>
        </w:rPr>
        <w:br/>
      </w:r>
      <w:r w:rsidRPr="008A5D42">
        <w:rPr>
          <w:szCs w:val="28"/>
        </w:rPr>
        <w:t>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14:paraId="5DB6D53B" w14:textId="77777777" w:rsidTr="004C3FD3">
        <w:trPr>
          <w:trHeight w:val="300"/>
        </w:trPr>
        <w:tc>
          <w:tcPr>
            <w:tcW w:w="4968" w:type="dxa"/>
          </w:tcPr>
          <w:p w14:paraId="47296311" w14:textId="77777777"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lastRenderedPageBreak/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14:paraId="19CA6C01" w14:textId="77777777"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14:paraId="059E1A44" w14:textId="77777777"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1D624326" w14:textId="77777777"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14:paraId="4A1F1CC3" w14:textId="77777777"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5A73D0">
        <w:rPr>
          <w:szCs w:val="28"/>
        </w:rPr>
        <w:t>6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="005A73D0">
        <w:rPr>
          <w:szCs w:val="28"/>
        </w:rPr>
        <w:br/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14:paraId="170BDEB7" w14:textId="77777777" w:rsidTr="00434BAB">
        <w:trPr>
          <w:trHeight w:val="300"/>
        </w:trPr>
        <w:tc>
          <w:tcPr>
            <w:tcW w:w="4361" w:type="dxa"/>
          </w:tcPr>
          <w:p w14:paraId="269F46FF" w14:textId="77777777" w:rsidR="00C53E85" w:rsidRPr="00B974D7" w:rsidRDefault="00C53E85" w:rsidP="00434BA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14:paraId="47737C87" w14:textId="77777777"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347D235B" w14:textId="77777777"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3FC22B82" w14:textId="77777777"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14:paraId="3D6BC6B5" w14:textId="77777777"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8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14:paraId="7506C1E3" w14:textId="77777777" w:rsidTr="006A4F83">
        <w:trPr>
          <w:trHeight w:val="300"/>
        </w:trPr>
        <w:tc>
          <w:tcPr>
            <w:tcW w:w="4361" w:type="dxa"/>
          </w:tcPr>
          <w:p w14:paraId="6AB2D861" w14:textId="77777777" w:rsidR="00C53E85" w:rsidRPr="00B974D7" w:rsidRDefault="00C53E85" w:rsidP="006A4F83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14:paraId="6A23FE24" w14:textId="77777777"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01D9A36B" w14:textId="77777777"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155EE869" w14:textId="77777777"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14:paraId="1F4905B9" w14:textId="77777777"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9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30042B" w:rsidRPr="00B974D7" w14:paraId="4D26416D" w14:textId="77777777" w:rsidTr="007C4BE2">
        <w:trPr>
          <w:trHeight w:val="300"/>
        </w:trPr>
        <w:tc>
          <w:tcPr>
            <w:tcW w:w="4503" w:type="dxa"/>
          </w:tcPr>
          <w:p w14:paraId="4F6D3F2E" w14:textId="77777777"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14:paraId="2D1DB1A9" w14:textId="77777777"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14:paraId="67357416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08B36C14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</w:p>
          <w:p w14:paraId="6645E6F2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22B9CE26" w14:textId="77777777"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14:paraId="4FA8C039" w14:textId="77777777"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t>7.</w:t>
      </w:r>
      <w:r w:rsidR="008B6823" w:rsidRPr="006C28F5">
        <w:rPr>
          <w:szCs w:val="28"/>
        </w:rPr>
        <w:t>1</w:t>
      </w:r>
      <w:r w:rsidR="009D56C7" w:rsidRPr="006C28F5">
        <w:rPr>
          <w:szCs w:val="28"/>
        </w:rPr>
        <w:t>0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</w:t>
      </w:r>
      <w:r w:rsidR="00641869">
        <w:rPr>
          <w:bCs/>
          <w:szCs w:val="28"/>
        </w:rPr>
        <w:t>6</w:t>
      </w:r>
      <w:r w:rsidR="006E3F41" w:rsidRPr="006C28F5">
        <w:rPr>
          <w:bCs/>
          <w:szCs w:val="28"/>
        </w:rPr>
        <w:t xml:space="preserve">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30042B" w:rsidRPr="006C28F5" w14:paraId="5DC6EA7B" w14:textId="77777777" w:rsidTr="007C4BE2">
        <w:trPr>
          <w:trHeight w:val="300"/>
        </w:trPr>
        <w:tc>
          <w:tcPr>
            <w:tcW w:w="4361" w:type="dxa"/>
          </w:tcPr>
          <w:p w14:paraId="17E32B71" w14:textId="77777777"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14:paraId="010654A3" w14:textId="77777777" w:rsidR="006E3F41" w:rsidRPr="006C28F5" w:rsidRDefault="0030042B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</w:t>
            </w:r>
            <w:r w:rsidR="006E3F41" w:rsidRPr="006C28F5">
              <w:rPr>
                <w:szCs w:val="28"/>
              </w:rPr>
              <w:t xml:space="preserve"> </w:t>
            </w:r>
          </w:p>
          <w:p w14:paraId="6AE9A8BC" w14:textId="77777777" w:rsidR="006E3F41" w:rsidRPr="006C28F5" w:rsidRDefault="006E3F41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</w:p>
          <w:p w14:paraId="20FB24FE" w14:textId="77777777" w:rsidR="0030042B" w:rsidRPr="006C28F5" w:rsidRDefault="0030042B" w:rsidP="005A73D0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</w:tc>
      </w:tr>
    </w:tbl>
    <w:p w14:paraId="0F63C50C" w14:textId="63B4A2CB" w:rsidR="0030042B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6C28F5">
        <w:rPr>
          <w:b/>
          <w:bCs/>
          <w:szCs w:val="28"/>
        </w:rPr>
        <w:lastRenderedPageBreak/>
        <w:t>8. Проведение совещаний, семинаров и иных общих мероприятий</w:t>
      </w:r>
    </w:p>
    <w:p w14:paraId="46CBE6F7" w14:textId="77777777" w:rsidR="00DE212D" w:rsidRPr="006C28F5" w:rsidRDefault="00DE212D" w:rsidP="0030042B">
      <w:pPr>
        <w:keepNext/>
        <w:spacing w:line="312" w:lineRule="auto"/>
        <w:outlineLvl w:val="0"/>
        <w:rPr>
          <w:b/>
          <w:bCs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840E7C" w:rsidRPr="00B974D7" w14:paraId="2C8DC09D" w14:textId="77777777" w:rsidTr="00840E7C">
        <w:trPr>
          <w:cantSplit/>
          <w:trHeight w:val="30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</w:tcBorders>
          </w:tcPr>
          <w:p w14:paraId="4D40085D" w14:textId="77777777" w:rsidR="00840E7C" w:rsidRPr="00B974D7" w:rsidRDefault="00840E7C" w:rsidP="002935C3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</w:t>
            </w:r>
            <w:r w:rsidR="002935C3">
              <w:rPr>
                <w:szCs w:val="28"/>
              </w:rPr>
              <w:t>1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14:paraId="2CBDE326" w14:textId="77777777" w:rsidTr="00840E7C"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55230A65" w14:textId="77777777"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C52A9D8" w14:textId="77777777" w:rsidR="00840E7C" w:rsidRPr="00B974D7" w:rsidRDefault="00840E7C" w:rsidP="00D242BA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14:paraId="4A4AA58D" w14:textId="77777777"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14:paraId="0BBFE2E1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2935C3">
        <w:rPr>
          <w:szCs w:val="28"/>
        </w:rPr>
        <w:t>2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30042B" w:rsidRPr="009F6254" w14:paraId="06985ADB" w14:textId="77777777" w:rsidTr="007C4BE2">
        <w:tc>
          <w:tcPr>
            <w:tcW w:w="4219" w:type="dxa"/>
          </w:tcPr>
          <w:p w14:paraId="5B6F7C72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14:paraId="5F060FC8" w14:textId="77777777" w:rsidR="0030042B" w:rsidRPr="009F6254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 w:rsidR="007F77E1">
              <w:rPr>
                <w:szCs w:val="28"/>
              </w:rPr>
              <w:t>ТИК</w:t>
            </w:r>
          </w:p>
        </w:tc>
      </w:tr>
    </w:tbl>
    <w:p w14:paraId="1DE225F4" w14:textId="77777777"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14:paraId="07D6C36E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2935C3">
        <w:rPr>
          <w:szCs w:val="28"/>
        </w:rPr>
        <w:t>3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30042B" w:rsidRPr="00B974D7" w14:paraId="5E3DEDBE" w14:textId="77777777" w:rsidTr="007F77E1">
        <w:trPr>
          <w:trHeight w:val="300"/>
        </w:trPr>
        <w:tc>
          <w:tcPr>
            <w:tcW w:w="4219" w:type="dxa"/>
          </w:tcPr>
          <w:p w14:paraId="551418DE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14:paraId="7F0AE88B" w14:textId="77777777" w:rsidR="0030042B" w:rsidRPr="00B974D7" w:rsidRDefault="0030042B" w:rsidP="007F77E1">
            <w:pPr>
              <w:spacing w:line="312" w:lineRule="auto"/>
              <w:ind w:left="34" w:right="-64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14:paraId="60880BEA" w14:textId="77777777" w:rsidR="0030042B" w:rsidRPr="00B974D7" w:rsidRDefault="0030042B" w:rsidP="007C4BE2">
            <w:pPr>
              <w:spacing w:line="312" w:lineRule="auto"/>
              <w:ind w:left="316"/>
              <w:rPr>
                <w:szCs w:val="28"/>
              </w:rPr>
            </w:pPr>
          </w:p>
        </w:tc>
      </w:tr>
    </w:tbl>
    <w:p w14:paraId="08D674C8" w14:textId="77777777" w:rsidR="0030042B" w:rsidRPr="00901DAA" w:rsidRDefault="0030042B" w:rsidP="0030042B">
      <w:pPr>
        <w:keepNext/>
        <w:spacing w:line="312" w:lineRule="auto"/>
        <w:ind w:firstLine="709"/>
        <w:jc w:val="both"/>
        <w:rPr>
          <w:iCs/>
          <w:szCs w:val="28"/>
        </w:rPr>
      </w:pPr>
      <w:r w:rsidRPr="00901DAA">
        <w:rPr>
          <w:iCs/>
          <w:szCs w:val="28"/>
        </w:rPr>
        <w:t>8.</w:t>
      </w:r>
      <w:r w:rsidR="002935C3" w:rsidRPr="00901DAA">
        <w:rPr>
          <w:iCs/>
          <w:szCs w:val="28"/>
        </w:rPr>
        <w:t>4</w:t>
      </w:r>
      <w:r w:rsidRPr="00901DAA">
        <w:rPr>
          <w:iCs/>
          <w:szCs w:val="28"/>
        </w:rPr>
        <w:t>. Участие в работе КСП ТИК</w:t>
      </w:r>
    </w:p>
    <w:tbl>
      <w:tblPr>
        <w:tblW w:w="9212" w:type="dxa"/>
        <w:tblLayout w:type="fixed"/>
        <w:tblLook w:val="00A0" w:firstRow="1" w:lastRow="0" w:firstColumn="1" w:lastColumn="0" w:noHBand="0" w:noVBand="0"/>
      </w:tblPr>
      <w:tblGrid>
        <w:gridCol w:w="4361"/>
        <w:gridCol w:w="4851"/>
      </w:tblGrid>
      <w:tr w:rsidR="0030042B" w:rsidRPr="00901DAA" w14:paraId="5242470C" w14:textId="77777777" w:rsidTr="007F77E1">
        <w:trPr>
          <w:trHeight w:val="300"/>
        </w:trPr>
        <w:tc>
          <w:tcPr>
            <w:tcW w:w="4361" w:type="dxa"/>
          </w:tcPr>
          <w:p w14:paraId="264ADF92" w14:textId="77777777" w:rsidR="0030042B" w:rsidRPr="00901DAA" w:rsidRDefault="0030042B" w:rsidP="004A7892">
            <w:pPr>
              <w:spacing w:line="276" w:lineRule="auto"/>
              <w:rPr>
                <w:iCs/>
                <w:szCs w:val="28"/>
              </w:rPr>
            </w:pPr>
            <w:r w:rsidRPr="00901DAA">
              <w:rPr>
                <w:iCs/>
                <w:szCs w:val="28"/>
              </w:rPr>
              <w:t>весь период</w:t>
            </w:r>
            <w:r w:rsidR="004A7892" w:rsidRPr="00901DAA">
              <w:rPr>
                <w:iCs/>
                <w:szCs w:val="28"/>
              </w:rPr>
              <w:t xml:space="preserve"> </w:t>
            </w:r>
            <w:r w:rsidRPr="00901DAA">
              <w:rPr>
                <w:iCs/>
                <w:szCs w:val="28"/>
              </w:rPr>
              <w:br/>
              <w:t>(по отдельному плану)</w:t>
            </w:r>
          </w:p>
        </w:tc>
        <w:tc>
          <w:tcPr>
            <w:tcW w:w="4851" w:type="dxa"/>
          </w:tcPr>
          <w:p w14:paraId="216F9F62" w14:textId="77777777" w:rsidR="0030042B" w:rsidRPr="00901DAA" w:rsidRDefault="0030042B" w:rsidP="007F77E1">
            <w:pPr>
              <w:spacing w:line="312" w:lineRule="auto"/>
              <w:ind w:left="175"/>
              <w:rPr>
                <w:iCs/>
                <w:szCs w:val="28"/>
              </w:rPr>
            </w:pPr>
            <w:r w:rsidRPr="00901DAA">
              <w:rPr>
                <w:iCs/>
                <w:szCs w:val="28"/>
              </w:rPr>
              <w:t xml:space="preserve">Председатель </w:t>
            </w:r>
            <w:r w:rsidR="007F77E1" w:rsidRPr="00901DAA">
              <w:rPr>
                <w:iCs/>
                <w:szCs w:val="28"/>
              </w:rPr>
              <w:t>ТИК</w:t>
            </w:r>
          </w:p>
        </w:tc>
      </w:tr>
    </w:tbl>
    <w:p w14:paraId="53AC6609" w14:textId="5F13B953" w:rsidR="0030042B" w:rsidRPr="00901DAA" w:rsidRDefault="0030042B" w:rsidP="004A7892">
      <w:pPr>
        <w:spacing w:line="312" w:lineRule="auto"/>
        <w:jc w:val="left"/>
        <w:rPr>
          <w:iCs/>
          <w:sz w:val="4"/>
          <w:szCs w:val="28"/>
        </w:rPr>
      </w:pPr>
    </w:p>
    <w:sectPr w:rsidR="0030042B" w:rsidRPr="00901DAA" w:rsidSect="00DE212D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850" w:bottom="709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331A1" w14:textId="77777777" w:rsidR="0064614F" w:rsidRDefault="0064614F" w:rsidP="00BA44A7">
      <w:r>
        <w:separator/>
      </w:r>
    </w:p>
  </w:endnote>
  <w:endnote w:type="continuationSeparator" w:id="0">
    <w:p w14:paraId="5AC971D6" w14:textId="77777777" w:rsidR="0064614F" w:rsidRDefault="0064614F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E9E" w14:textId="77777777" w:rsidR="002912DA" w:rsidRDefault="002912D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C743272" w14:textId="77777777" w:rsidR="002912DA" w:rsidRDefault="002912DA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1AAA" w14:textId="77777777" w:rsidR="002912DA" w:rsidRDefault="002912DA" w:rsidP="00591DB6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8726" w14:textId="77777777" w:rsidR="002912DA" w:rsidRDefault="002912DA" w:rsidP="008E04BA">
    <w:pPr>
      <w:pStyle w:val="a6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C765F" w14:textId="77777777" w:rsidR="0064614F" w:rsidRDefault="0064614F" w:rsidP="00BA44A7">
      <w:r>
        <w:separator/>
      </w:r>
    </w:p>
  </w:footnote>
  <w:footnote w:type="continuationSeparator" w:id="0">
    <w:p w14:paraId="44C47B59" w14:textId="77777777" w:rsidR="0064614F" w:rsidRDefault="0064614F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0F58" w14:textId="77777777" w:rsidR="002912DA" w:rsidRDefault="004C2FBF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2935C3">
      <w:rPr>
        <w:noProof/>
      </w:rPr>
      <w:t>2</w:t>
    </w:r>
    <w:r>
      <w:rPr>
        <w:noProof/>
      </w:rPr>
      <w:fldChar w:fldCharType="end"/>
    </w:r>
  </w:p>
  <w:p w14:paraId="263593F6" w14:textId="77777777" w:rsidR="002912DA" w:rsidRDefault="002912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 w16cid:durableId="1915625699">
    <w:abstractNumId w:val="0"/>
  </w:num>
  <w:num w:numId="2" w16cid:durableId="43330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C9"/>
    <w:rsid w:val="00031A73"/>
    <w:rsid w:val="00041F70"/>
    <w:rsid w:val="000638B4"/>
    <w:rsid w:val="00074164"/>
    <w:rsid w:val="0009117E"/>
    <w:rsid w:val="000A12F4"/>
    <w:rsid w:val="000A4109"/>
    <w:rsid w:val="000B30C2"/>
    <w:rsid w:val="000B693C"/>
    <w:rsid w:val="000C2B4D"/>
    <w:rsid w:val="000C4D08"/>
    <w:rsid w:val="000D3619"/>
    <w:rsid w:val="000E0A7C"/>
    <w:rsid w:val="000E2E98"/>
    <w:rsid w:val="000E4FE7"/>
    <w:rsid w:val="000E5015"/>
    <w:rsid w:val="000F1370"/>
    <w:rsid w:val="000F330D"/>
    <w:rsid w:val="000F5EAD"/>
    <w:rsid w:val="0010652A"/>
    <w:rsid w:val="001108EE"/>
    <w:rsid w:val="00113EF6"/>
    <w:rsid w:val="00132A2C"/>
    <w:rsid w:val="0013629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2034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935C3"/>
    <w:rsid w:val="002A0001"/>
    <w:rsid w:val="002A14EF"/>
    <w:rsid w:val="002B419D"/>
    <w:rsid w:val="002C2344"/>
    <w:rsid w:val="002C29DA"/>
    <w:rsid w:val="002C7DA1"/>
    <w:rsid w:val="002D116C"/>
    <w:rsid w:val="002D30C3"/>
    <w:rsid w:val="002D3E85"/>
    <w:rsid w:val="002D66F2"/>
    <w:rsid w:val="002F1C84"/>
    <w:rsid w:val="002F6E4C"/>
    <w:rsid w:val="0030042B"/>
    <w:rsid w:val="003041B1"/>
    <w:rsid w:val="00304B6D"/>
    <w:rsid w:val="003145D5"/>
    <w:rsid w:val="003200F6"/>
    <w:rsid w:val="00321F3E"/>
    <w:rsid w:val="00327D68"/>
    <w:rsid w:val="00332FCC"/>
    <w:rsid w:val="003342B7"/>
    <w:rsid w:val="00336131"/>
    <w:rsid w:val="003417C8"/>
    <w:rsid w:val="003500A3"/>
    <w:rsid w:val="00350E17"/>
    <w:rsid w:val="00353F6A"/>
    <w:rsid w:val="003555AD"/>
    <w:rsid w:val="00355F06"/>
    <w:rsid w:val="00357E21"/>
    <w:rsid w:val="003722D8"/>
    <w:rsid w:val="00385EF0"/>
    <w:rsid w:val="0039270E"/>
    <w:rsid w:val="00397553"/>
    <w:rsid w:val="003C2B84"/>
    <w:rsid w:val="003C6D07"/>
    <w:rsid w:val="003D3D21"/>
    <w:rsid w:val="003D5FFD"/>
    <w:rsid w:val="003D654D"/>
    <w:rsid w:val="003F4D14"/>
    <w:rsid w:val="004045DD"/>
    <w:rsid w:val="004200BE"/>
    <w:rsid w:val="004240E5"/>
    <w:rsid w:val="00424DEC"/>
    <w:rsid w:val="004420F0"/>
    <w:rsid w:val="004449DB"/>
    <w:rsid w:val="00444DE0"/>
    <w:rsid w:val="00445A6E"/>
    <w:rsid w:val="00450252"/>
    <w:rsid w:val="004526F4"/>
    <w:rsid w:val="0047442F"/>
    <w:rsid w:val="004958AE"/>
    <w:rsid w:val="004A1763"/>
    <w:rsid w:val="004A6C52"/>
    <w:rsid w:val="004A789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09CC"/>
    <w:rsid w:val="005023C9"/>
    <w:rsid w:val="005024B4"/>
    <w:rsid w:val="00511260"/>
    <w:rsid w:val="005153CE"/>
    <w:rsid w:val="00533D1E"/>
    <w:rsid w:val="00534525"/>
    <w:rsid w:val="00534A23"/>
    <w:rsid w:val="0054032D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A73D0"/>
    <w:rsid w:val="005B3A20"/>
    <w:rsid w:val="005B60A7"/>
    <w:rsid w:val="005C4AE2"/>
    <w:rsid w:val="005D077F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31CD4"/>
    <w:rsid w:val="00633873"/>
    <w:rsid w:val="00637FEB"/>
    <w:rsid w:val="00641869"/>
    <w:rsid w:val="00643EF4"/>
    <w:rsid w:val="0064614F"/>
    <w:rsid w:val="00660764"/>
    <w:rsid w:val="00662B48"/>
    <w:rsid w:val="006641C3"/>
    <w:rsid w:val="00675FF2"/>
    <w:rsid w:val="00697F49"/>
    <w:rsid w:val="006A776B"/>
    <w:rsid w:val="006B05AC"/>
    <w:rsid w:val="006C0362"/>
    <w:rsid w:val="006C28F5"/>
    <w:rsid w:val="006C32E1"/>
    <w:rsid w:val="006D132A"/>
    <w:rsid w:val="006D1A4A"/>
    <w:rsid w:val="006D1FDD"/>
    <w:rsid w:val="006D2882"/>
    <w:rsid w:val="006E3F41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63EF4"/>
    <w:rsid w:val="00765414"/>
    <w:rsid w:val="00765DDF"/>
    <w:rsid w:val="00777728"/>
    <w:rsid w:val="00787B95"/>
    <w:rsid w:val="007936E0"/>
    <w:rsid w:val="007A2257"/>
    <w:rsid w:val="007A7713"/>
    <w:rsid w:val="007B00E8"/>
    <w:rsid w:val="007B1607"/>
    <w:rsid w:val="007B5891"/>
    <w:rsid w:val="007B7BFA"/>
    <w:rsid w:val="007C241F"/>
    <w:rsid w:val="007D34F0"/>
    <w:rsid w:val="007F27D1"/>
    <w:rsid w:val="007F77E1"/>
    <w:rsid w:val="008170A1"/>
    <w:rsid w:val="00840E7C"/>
    <w:rsid w:val="00841413"/>
    <w:rsid w:val="0084346B"/>
    <w:rsid w:val="008544BC"/>
    <w:rsid w:val="00861F26"/>
    <w:rsid w:val="00873831"/>
    <w:rsid w:val="0088391E"/>
    <w:rsid w:val="00891C4A"/>
    <w:rsid w:val="00892928"/>
    <w:rsid w:val="00894E5E"/>
    <w:rsid w:val="008A0C22"/>
    <w:rsid w:val="008A5D42"/>
    <w:rsid w:val="008B66B7"/>
    <w:rsid w:val="008B6823"/>
    <w:rsid w:val="008C61F0"/>
    <w:rsid w:val="008D42BB"/>
    <w:rsid w:val="008D7412"/>
    <w:rsid w:val="008D7AD6"/>
    <w:rsid w:val="008E04BA"/>
    <w:rsid w:val="008F0B01"/>
    <w:rsid w:val="008F20D5"/>
    <w:rsid w:val="008F3E2E"/>
    <w:rsid w:val="00901DAA"/>
    <w:rsid w:val="00911513"/>
    <w:rsid w:val="00916065"/>
    <w:rsid w:val="00925ECF"/>
    <w:rsid w:val="009273E8"/>
    <w:rsid w:val="00962E1B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2272"/>
    <w:rsid w:val="009E420D"/>
    <w:rsid w:val="009E70D6"/>
    <w:rsid w:val="009F085B"/>
    <w:rsid w:val="009F6254"/>
    <w:rsid w:val="009F74B7"/>
    <w:rsid w:val="00A013A7"/>
    <w:rsid w:val="00A05B9B"/>
    <w:rsid w:val="00A11440"/>
    <w:rsid w:val="00A155D5"/>
    <w:rsid w:val="00A17692"/>
    <w:rsid w:val="00A302FD"/>
    <w:rsid w:val="00A317EB"/>
    <w:rsid w:val="00A34358"/>
    <w:rsid w:val="00A34C1F"/>
    <w:rsid w:val="00A350A9"/>
    <w:rsid w:val="00A377CB"/>
    <w:rsid w:val="00A401DE"/>
    <w:rsid w:val="00A54299"/>
    <w:rsid w:val="00A65E82"/>
    <w:rsid w:val="00A66F14"/>
    <w:rsid w:val="00A70390"/>
    <w:rsid w:val="00A7312F"/>
    <w:rsid w:val="00A7537E"/>
    <w:rsid w:val="00A7561E"/>
    <w:rsid w:val="00A75715"/>
    <w:rsid w:val="00A85437"/>
    <w:rsid w:val="00A95D05"/>
    <w:rsid w:val="00AA24C4"/>
    <w:rsid w:val="00AA4F47"/>
    <w:rsid w:val="00AB7789"/>
    <w:rsid w:val="00AE154B"/>
    <w:rsid w:val="00AE689C"/>
    <w:rsid w:val="00AF5082"/>
    <w:rsid w:val="00B12FC4"/>
    <w:rsid w:val="00B23AAE"/>
    <w:rsid w:val="00B34F4B"/>
    <w:rsid w:val="00B43672"/>
    <w:rsid w:val="00B457DF"/>
    <w:rsid w:val="00B46BBB"/>
    <w:rsid w:val="00B60DB8"/>
    <w:rsid w:val="00B615F0"/>
    <w:rsid w:val="00B670FB"/>
    <w:rsid w:val="00B6713A"/>
    <w:rsid w:val="00B92C01"/>
    <w:rsid w:val="00B974D7"/>
    <w:rsid w:val="00BA44A7"/>
    <w:rsid w:val="00BA44D9"/>
    <w:rsid w:val="00BA7926"/>
    <w:rsid w:val="00BB5E5E"/>
    <w:rsid w:val="00BB7518"/>
    <w:rsid w:val="00BB7C16"/>
    <w:rsid w:val="00BB7DE7"/>
    <w:rsid w:val="00BC2FEC"/>
    <w:rsid w:val="00BC4ECA"/>
    <w:rsid w:val="00BD018D"/>
    <w:rsid w:val="00BD10D5"/>
    <w:rsid w:val="00BD1EDC"/>
    <w:rsid w:val="00BE5FAE"/>
    <w:rsid w:val="00BF2666"/>
    <w:rsid w:val="00BF3182"/>
    <w:rsid w:val="00C03ACA"/>
    <w:rsid w:val="00C174C9"/>
    <w:rsid w:val="00C4045E"/>
    <w:rsid w:val="00C50807"/>
    <w:rsid w:val="00C518DE"/>
    <w:rsid w:val="00C53E85"/>
    <w:rsid w:val="00C55374"/>
    <w:rsid w:val="00C73589"/>
    <w:rsid w:val="00C75267"/>
    <w:rsid w:val="00C80149"/>
    <w:rsid w:val="00C819B6"/>
    <w:rsid w:val="00C84A60"/>
    <w:rsid w:val="00C86425"/>
    <w:rsid w:val="00C91692"/>
    <w:rsid w:val="00CA0A9E"/>
    <w:rsid w:val="00CA3E05"/>
    <w:rsid w:val="00CB660B"/>
    <w:rsid w:val="00CC125A"/>
    <w:rsid w:val="00CC1925"/>
    <w:rsid w:val="00CD2889"/>
    <w:rsid w:val="00CD4996"/>
    <w:rsid w:val="00CD4F8C"/>
    <w:rsid w:val="00CE4719"/>
    <w:rsid w:val="00CF03F5"/>
    <w:rsid w:val="00CF4D33"/>
    <w:rsid w:val="00D02FAC"/>
    <w:rsid w:val="00D148CB"/>
    <w:rsid w:val="00D216B5"/>
    <w:rsid w:val="00D247F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4B35"/>
    <w:rsid w:val="00DC6374"/>
    <w:rsid w:val="00DC752D"/>
    <w:rsid w:val="00DD25EF"/>
    <w:rsid w:val="00DE212D"/>
    <w:rsid w:val="00DE3990"/>
    <w:rsid w:val="00DE572A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522F2"/>
    <w:rsid w:val="00E52B8F"/>
    <w:rsid w:val="00E55D47"/>
    <w:rsid w:val="00E57CB5"/>
    <w:rsid w:val="00E64503"/>
    <w:rsid w:val="00E755AF"/>
    <w:rsid w:val="00E8036D"/>
    <w:rsid w:val="00E81DC1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5B76"/>
    <w:rsid w:val="00ED67A0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4DC6"/>
    <w:rsid w:val="00F41BB1"/>
    <w:rsid w:val="00F432B9"/>
    <w:rsid w:val="00F51398"/>
    <w:rsid w:val="00F51F00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EDFD5C"/>
  <w15:docId w15:val="{FA1774F3-2B25-445E-B245-0EC02B68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09A75-5A45-43F8-AB59-2660FC63F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31</TotalTime>
  <Pages>1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Администратор;Соколов В.А.</dc:creator>
  <cp:lastModifiedBy>Татьяна Гостищева</cp:lastModifiedBy>
  <cp:revision>9</cp:revision>
  <cp:lastPrinted>2023-01-26T10:12:00Z</cp:lastPrinted>
  <dcterms:created xsi:type="dcterms:W3CDTF">2026-01-26T07:12:00Z</dcterms:created>
  <dcterms:modified xsi:type="dcterms:W3CDTF">2026-01-29T09:28:00Z</dcterms:modified>
</cp:coreProperties>
</file>